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BISQUICK CORN MUFFINS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375 degrees   Bake:  20 to 30 minutes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cup softened butter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9 tablespoons sugar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tablespoon vanilla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 bisquick baking mix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cup yellow cornmeal</w:t>
      </w: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2/3 cup</w:t>
      </w:r>
      <w:r w:rsidR="006F210A">
        <w:rPr>
          <w:rFonts w:ascii="Lucida Handwriting" w:hAnsi="Lucida Handwriting"/>
          <w:sz w:val="32"/>
          <w:szCs w:val="32"/>
        </w:rPr>
        <w:t xml:space="preserve"> </w:t>
      </w:r>
      <w:r>
        <w:rPr>
          <w:rFonts w:ascii="Lucida Handwriting" w:hAnsi="Lucida Handwriting"/>
          <w:sz w:val="32"/>
          <w:szCs w:val="32"/>
        </w:rPr>
        <w:t>milk</w:t>
      </w:r>
    </w:p>
    <w:p w:rsidR="00EC0FB1" w:rsidRDefault="00EC0FB1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EC0FB1" w:rsidRDefault="00EC0FB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Cream butter and sugar until fluffy. Stir in eggs one at a time, beating well after each, </w:t>
      </w:r>
      <w:proofErr w:type="gramStart"/>
      <w:r>
        <w:rPr>
          <w:rFonts w:ascii="Lucida Handwriting" w:hAnsi="Lucida Handwriting"/>
          <w:sz w:val="32"/>
          <w:szCs w:val="32"/>
        </w:rPr>
        <w:t>then</w:t>
      </w:r>
      <w:proofErr w:type="gramEnd"/>
      <w:r>
        <w:rPr>
          <w:rFonts w:ascii="Lucida Handwriting" w:hAnsi="Lucida Handwriting"/>
          <w:sz w:val="32"/>
          <w:szCs w:val="32"/>
        </w:rPr>
        <w:t xml:space="preserve"> stir in the vanilla.  Mix together bisquick and cornmeal.  Blend dry ingredients alternately with milk into sugar mixture just until combined.  Spoon batter into lined cupcake cups.  Bake</w:t>
      </w:r>
    </w:p>
    <w:p w:rsidR="00EC0FB1" w:rsidRDefault="00EC0FB1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E25511" w:rsidRDefault="00E25511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E25511" w:rsidRDefault="00E25511" w:rsidP="00EC0FB1">
      <w:pPr>
        <w:pStyle w:val="NoSpacing"/>
      </w:pPr>
    </w:p>
    <w:p w:rsidR="00EC0FB1" w:rsidRPr="00E25511" w:rsidRDefault="00EC0FB1" w:rsidP="00EC0FB1">
      <w:pPr>
        <w:pStyle w:val="NoSpacing"/>
      </w:pPr>
    </w:p>
    <w:sectPr w:rsidR="00EC0FB1" w:rsidRPr="00E25511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E25511"/>
    <w:rsid w:val="001D2716"/>
    <w:rsid w:val="00284F8F"/>
    <w:rsid w:val="002F63A1"/>
    <w:rsid w:val="006F210A"/>
    <w:rsid w:val="00793E49"/>
    <w:rsid w:val="00B24EE8"/>
    <w:rsid w:val="00E25511"/>
    <w:rsid w:val="00E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0F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138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2012-01-30T16:10:00Z</dcterms:created>
  <dcterms:modified xsi:type="dcterms:W3CDTF">2012-01-30T18:28:00Z</dcterms:modified>
</cp:coreProperties>
</file>